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618C1358" w:rsidR="0088765D" w:rsidRDefault="0088765D" w:rsidP="0088765D">
      <w:pPr>
        <w:pStyle w:val="CRCoverPage"/>
        <w:tabs>
          <w:tab w:val="right" w:pos="9639"/>
        </w:tabs>
        <w:spacing w:after="0"/>
        <w:rPr>
          <w:b/>
          <w:i/>
          <w:noProof/>
          <w:sz w:val="28"/>
        </w:rPr>
      </w:pPr>
      <w:r>
        <w:rPr>
          <w:b/>
          <w:noProof/>
          <w:sz w:val="24"/>
        </w:rPr>
        <w:t>3GPP TSG-SA3 Meeting #11</w:t>
      </w:r>
      <w:r w:rsidR="004032AE">
        <w:rPr>
          <w:b/>
          <w:noProof/>
          <w:sz w:val="24"/>
        </w:rPr>
        <w:t>2</w:t>
      </w:r>
      <w:r>
        <w:rPr>
          <w:b/>
          <w:i/>
          <w:noProof/>
          <w:sz w:val="24"/>
        </w:rPr>
        <w:t xml:space="preserve"> </w:t>
      </w:r>
      <w:r>
        <w:rPr>
          <w:b/>
          <w:i/>
          <w:noProof/>
          <w:sz w:val="28"/>
        </w:rPr>
        <w:tab/>
        <w:t>S3-</w:t>
      </w:r>
      <w:r w:rsidR="000A6516">
        <w:rPr>
          <w:b/>
          <w:i/>
          <w:noProof/>
          <w:sz w:val="28"/>
        </w:rPr>
        <w:t>23</w:t>
      </w:r>
      <w:r w:rsidR="00D927B0">
        <w:rPr>
          <w:b/>
          <w:i/>
          <w:noProof/>
          <w:sz w:val="28"/>
        </w:rPr>
        <w:t>3894</w:t>
      </w:r>
    </w:p>
    <w:p w14:paraId="7CB45193" w14:textId="7265ADD7" w:rsidR="001E41F3" w:rsidRPr="0088765D" w:rsidRDefault="004032AE" w:rsidP="0088765D">
      <w:pPr>
        <w:pStyle w:val="CRCoverPage"/>
        <w:outlineLvl w:val="0"/>
        <w:rPr>
          <w:b/>
          <w:bCs/>
          <w:noProof/>
          <w:sz w:val="24"/>
        </w:rPr>
      </w:pPr>
      <w:r>
        <w:rPr>
          <w:b/>
          <w:bCs/>
          <w:sz w:val="24"/>
        </w:rPr>
        <w:t>Goteburg</w:t>
      </w:r>
      <w:r w:rsidR="0088765D" w:rsidRPr="0088765D">
        <w:rPr>
          <w:b/>
          <w:bCs/>
          <w:sz w:val="24"/>
        </w:rPr>
        <w:t xml:space="preserve">, </w:t>
      </w:r>
      <w:r>
        <w:rPr>
          <w:b/>
          <w:bCs/>
          <w:sz w:val="24"/>
        </w:rPr>
        <w:t>Sweden</w:t>
      </w:r>
      <w:r w:rsidR="0088765D" w:rsidRPr="0088765D">
        <w:rPr>
          <w:b/>
          <w:bCs/>
          <w:sz w:val="24"/>
        </w:rPr>
        <w:t xml:space="preserve">, </w:t>
      </w:r>
      <w:r>
        <w:rPr>
          <w:b/>
          <w:bCs/>
          <w:sz w:val="24"/>
        </w:rPr>
        <w:t>14</w:t>
      </w:r>
      <w:r w:rsidR="0088765D" w:rsidRPr="0088765D">
        <w:rPr>
          <w:b/>
          <w:bCs/>
          <w:sz w:val="24"/>
        </w:rPr>
        <w:t xml:space="preserve"> -</w:t>
      </w:r>
      <w:r>
        <w:rPr>
          <w:b/>
          <w:bCs/>
          <w:sz w:val="24"/>
        </w:rPr>
        <w:t xml:space="preserve"> </w:t>
      </w:r>
      <w:r w:rsidR="003676C1">
        <w:rPr>
          <w:b/>
          <w:bCs/>
          <w:sz w:val="24"/>
        </w:rPr>
        <w:t>18</w:t>
      </w:r>
      <w:r w:rsidR="0088765D" w:rsidRPr="0088765D">
        <w:rPr>
          <w:b/>
          <w:bCs/>
          <w:sz w:val="24"/>
        </w:rPr>
        <w:t xml:space="preserve"> </w:t>
      </w:r>
      <w:r w:rsidR="003676C1">
        <w:rPr>
          <w:b/>
          <w:bCs/>
          <w:sz w:val="24"/>
        </w:rPr>
        <w:t>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28183C" w:rsidR="001E41F3" w:rsidRPr="00410371" w:rsidRDefault="005842BF" w:rsidP="00E13F3D">
            <w:pPr>
              <w:pStyle w:val="CRCoverPage"/>
              <w:spacing w:after="0"/>
              <w:jc w:val="right"/>
              <w:rPr>
                <w:b/>
                <w:noProof/>
                <w:sz w:val="28"/>
              </w:rPr>
            </w:pPr>
            <w:fldSimple w:instr=" DOCPROPERTY  Spec#  \* MERGEFORMAT ">
              <w:r w:rsidR="00020454">
                <w:rPr>
                  <w:b/>
                  <w:noProof/>
                  <w:sz w:val="28"/>
                </w:rPr>
                <w:t>33.5</w:t>
              </w:r>
              <w:r w:rsidR="00EB2720">
                <w:rPr>
                  <w:b/>
                  <w:noProof/>
                  <w:sz w:val="28"/>
                </w:rPr>
                <w:t>0</w:t>
              </w:r>
              <w:r w:rsidR="000A6516">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CA371" w:rsidR="001E41F3" w:rsidRPr="00410371" w:rsidRDefault="003676C1" w:rsidP="00547111">
            <w:pPr>
              <w:pStyle w:val="CRCoverPage"/>
              <w:spacing w:after="0"/>
              <w:rPr>
                <w:noProof/>
              </w:rPr>
            </w:pPr>
            <w:fldSimple w:instr=" DOCPROPERTY  Cr#  \* MERGEFORMAT ">
              <w:r w:rsidR="00D927B0" w:rsidRPr="00D927B0">
                <w:rPr>
                  <w:b/>
                  <w:noProof/>
                  <w:sz w:val="28"/>
                </w:rPr>
                <w:t>1747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228D7" w:rsidR="001E41F3" w:rsidRPr="00410371" w:rsidRDefault="005842BF" w:rsidP="00E13F3D">
            <w:pPr>
              <w:pStyle w:val="CRCoverPage"/>
              <w:spacing w:after="0"/>
              <w:jc w:val="center"/>
              <w:rPr>
                <w:b/>
                <w:noProof/>
              </w:rPr>
            </w:pPr>
            <w:fldSimple w:instr=" DOCPROPERTY  Revision  \* MERGEFORMAT ">
              <w:r w:rsidR="000204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336D8" w:rsidR="001E41F3" w:rsidRPr="00410371" w:rsidRDefault="005842BF">
            <w:pPr>
              <w:pStyle w:val="CRCoverPage"/>
              <w:spacing w:after="0"/>
              <w:jc w:val="center"/>
              <w:rPr>
                <w:noProof/>
                <w:sz w:val="28"/>
              </w:rPr>
            </w:pPr>
            <w:fldSimple w:instr=" DOCPROPERTY  Version  \* MERGEFORMAT ">
              <w:r w:rsidR="00020454">
                <w:rPr>
                  <w:b/>
                  <w:noProof/>
                  <w:sz w:val="28"/>
                </w:rPr>
                <w:t>18.</w:t>
              </w:r>
              <w:r w:rsidR="00227AA7">
                <w:rPr>
                  <w:b/>
                  <w:noProof/>
                  <w:sz w:val="28"/>
                </w:rPr>
                <w:t>2</w:t>
              </w:r>
              <w:r w:rsidR="00020454">
                <w:rPr>
                  <w:b/>
                  <w:noProof/>
                  <w:sz w:val="28"/>
                </w:rPr>
                <w:t>.</w:t>
              </w:r>
              <w:r w:rsidR="00446E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C1866E" w:rsidR="00F25D98" w:rsidRDefault="00A80B8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A684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09E4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1C7CED" w:rsidR="00F25D98" w:rsidRDefault="00A80B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10002" w:rsidR="001E41F3" w:rsidRDefault="0056420B">
            <w:pPr>
              <w:pStyle w:val="CRCoverPage"/>
              <w:spacing w:after="0"/>
              <w:ind w:left="100"/>
              <w:rPr>
                <w:noProof/>
              </w:rPr>
            </w:pPr>
            <w:r>
              <w:t>Guidance on</w:t>
            </w:r>
            <w:r w:rsidR="008D5BB4">
              <w:t xml:space="preserve"> mitigating privacy risk of variable length NAI based SUPIs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98370" w:rsidR="001E41F3" w:rsidRDefault="00020454">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461B2" w:rsidR="001E41F3" w:rsidRDefault="008D5BB4">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6DBCC7" w:rsidR="001E41F3" w:rsidRDefault="004D5235">
            <w:pPr>
              <w:pStyle w:val="CRCoverPage"/>
              <w:spacing w:after="0"/>
              <w:ind w:left="100"/>
              <w:rPr>
                <w:noProof/>
              </w:rPr>
            </w:pPr>
            <w:r>
              <w:t>202</w:t>
            </w:r>
            <w:r w:rsidR="003C2DBE">
              <w:t>3</w:t>
            </w:r>
            <w:r>
              <w:t>-</w:t>
            </w:r>
            <w:r w:rsidR="00C346CA">
              <w:t>0</w:t>
            </w:r>
            <w:r w:rsidR="00465E46">
              <w:t>7</w:t>
            </w:r>
            <w:r w:rsidR="00C346CA">
              <w:t>-</w:t>
            </w:r>
            <w:r w:rsidR="00A6365D">
              <w:t>2</w:t>
            </w:r>
            <w:r w:rsidR="008D5BB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12567C" w:rsidR="001E41F3" w:rsidRDefault="00C346CA" w:rsidP="00C346CA">
            <w:pPr>
              <w:pStyle w:val="CRCoverPage"/>
              <w:spacing w:after="0"/>
              <w:ind w:left="100" w:right="-609"/>
              <w:rPr>
                <w:b/>
                <w:noProof/>
              </w:rPr>
            </w:pPr>
            <w:r>
              <w:t xml:space="preserve">   </w:t>
            </w:r>
            <w:r w:rsidR="00AF019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218AA" w:rsidR="001E41F3" w:rsidRDefault="004D5235">
            <w:pPr>
              <w:pStyle w:val="CRCoverPage"/>
              <w:spacing w:after="0"/>
              <w:ind w:left="100"/>
              <w:rPr>
                <w:noProof/>
              </w:rPr>
            </w:pPr>
            <w:r>
              <w:t>Rel-</w:t>
            </w:r>
            <w:r w:rsidR="00C346C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D801D" w:rsidR="001E41F3" w:rsidRDefault="002B494C">
            <w:pPr>
              <w:pStyle w:val="CRCoverPage"/>
              <w:spacing w:after="0"/>
              <w:ind w:left="100"/>
              <w:rPr>
                <w:noProof/>
              </w:rPr>
            </w:pPr>
            <w:r w:rsidRPr="00DF188A">
              <w:t xml:space="preserve">The FS_Id_Prvc study concluded </w:t>
            </w:r>
            <w:r w:rsidR="00DF188A">
              <w:t xml:space="preserve">that informative guidance </w:t>
            </w:r>
            <w:r w:rsidR="001B7F25">
              <w:t>is added to</w:t>
            </w:r>
            <w:r w:rsidR="00DF188A">
              <w:t xml:space="preserve"> TS 33.501 on how operators can protect against the potential threat </w:t>
            </w:r>
            <w:r w:rsidR="00E01089">
              <w:t>of</w:t>
            </w:r>
            <w:r w:rsidR="00DF188A">
              <w:t xml:space="preserve"> anonymity set reduction in 5GS when using NAI based SUPIs that are of variable length.</w:t>
            </w:r>
            <w:r w:rsidR="0094356E">
              <w:t xml:space="preserve"> This CR adds such a guidance</w:t>
            </w:r>
            <w:r w:rsidR="0057557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25520" w:rsidR="002E4E20" w:rsidRDefault="002E4E20">
            <w:pPr>
              <w:pStyle w:val="CRCoverPage"/>
              <w:spacing w:after="0"/>
              <w:ind w:left="100"/>
              <w:rPr>
                <w:noProof/>
              </w:rPr>
            </w:pPr>
            <w:r>
              <w:rPr>
                <w:noProof/>
              </w:rPr>
              <w:t xml:space="preserve"> </w:t>
            </w:r>
            <w:r w:rsidR="0061109B">
              <w:rPr>
                <w:noProof/>
              </w:rPr>
              <w:t>Added Note with the recommendations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853DB" w:rsidR="001E41F3" w:rsidRDefault="00575576">
            <w:pPr>
              <w:pStyle w:val="CRCoverPage"/>
              <w:spacing w:after="0"/>
              <w:ind w:left="100"/>
              <w:rPr>
                <w:noProof/>
              </w:rPr>
            </w:pPr>
            <w:r>
              <w:rPr>
                <w:noProof/>
              </w:rPr>
              <w:t>Risk of anoymity set reduction remains for NAI based SUPIs</w:t>
            </w:r>
            <w:r w:rsidR="0072071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0D809" w:rsidR="001E41F3" w:rsidRDefault="00C776B4">
            <w:pPr>
              <w:pStyle w:val="CRCoverPage"/>
              <w:spacing w:after="0"/>
              <w:ind w:left="100"/>
              <w:rPr>
                <w:noProof/>
              </w:rPr>
            </w:pPr>
            <w:r>
              <w:rPr>
                <w:noProof/>
              </w:rPr>
              <w:t>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7889F7D4" w:rsidR="00C346CA" w:rsidRDefault="00C346CA" w:rsidP="00C346CA">
      <w:pPr>
        <w:jc w:val="center"/>
        <w:rPr>
          <w:b/>
          <w:bCs/>
          <w:noProof/>
          <w:sz w:val="40"/>
          <w:szCs w:val="40"/>
        </w:rPr>
      </w:pPr>
      <w:r w:rsidRPr="00C346CA">
        <w:rPr>
          <w:b/>
          <w:bCs/>
          <w:noProof/>
          <w:sz w:val="40"/>
          <w:szCs w:val="40"/>
        </w:rPr>
        <w:t>**** START OF CHANGES ****</w:t>
      </w:r>
    </w:p>
    <w:p w14:paraId="3E64E25F" w14:textId="77777777" w:rsidR="00462223" w:rsidRDefault="00462223" w:rsidP="00C346CA">
      <w:pPr>
        <w:jc w:val="center"/>
        <w:rPr>
          <w:b/>
          <w:bCs/>
          <w:noProof/>
          <w:sz w:val="40"/>
          <w:szCs w:val="40"/>
        </w:rPr>
      </w:pPr>
    </w:p>
    <w:p w14:paraId="58010465" w14:textId="77777777" w:rsidR="00E150D5" w:rsidRPr="007B0C8B" w:rsidRDefault="00E150D5" w:rsidP="00E150D5">
      <w:pPr>
        <w:pStyle w:val="Heading3"/>
      </w:pPr>
      <w:bookmarkStart w:id="1" w:name="_Toc19634764"/>
      <w:bookmarkStart w:id="2" w:name="_Toc26875824"/>
      <w:bookmarkStart w:id="3" w:name="_Toc35528575"/>
      <w:bookmarkStart w:id="4" w:name="_Toc35533336"/>
      <w:bookmarkStart w:id="5" w:name="_Toc45028679"/>
      <w:bookmarkStart w:id="6" w:name="_Toc45274344"/>
      <w:bookmarkStart w:id="7" w:name="_Toc45274931"/>
      <w:bookmarkStart w:id="8" w:name="_Toc51168188"/>
      <w:bookmarkStart w:id="9" w:name="_Toc137558953"/>
      <w:r w:rsidRPr="007B0C8B">
        <w:t>6.12.2</w:t>
      </w:r>
      <w:r w:rsidRPr="007B0C8B">
        <w:tab/>
        <w:t>Subscription concealed identifier</w:t>
      </w:r>
      <w:bookmarkEnd w:id="1"/>
      <w:bookmarkEnd w:id="2"/>
      <w:bookmarkEnd w:id="3"/>
      <w:bookmarkEnd w:id="4"/>
      <w:bookmarkEnd w:id="5"/>
      <w:bookmarkEnd w:id="6"/>
      <w:bookmarkEnd w:id="7"/>
      <w:bookmarkEnd w:id="8"/>
      <w:bookmarkEnd w:id="9"/>
    </w:p>
    <w:p w14:paraId="3A128177" w14:textId="77777777" w:rsidR="00E150D5" w:rsidRDefault="00E150D5" w:rsidP="00E150D5">
      <w:r w:rsidRPr="007B0C8B">
        <w:t xml:space="preserve">The SUbscription Concealed Identifier, called SUCI, is a privacy preserving identifier containing the concealed SUPI. </w:t>
      </w:r>
    </w:p>
    <w:p w14:paraId="72FD85D9" w14:textId="77777777" w:rsidR="00E150D5" w:rsidRPr="007B0C8B" w:rsidRDefault="00E150D5" w:rsidP="00E150D5">
      <w:r w:rsidRPr="007B0C8B">
        <w:lastRenderedPageBreak/>
        <w:t xml:space="preserve">The UE shall generate a SUCI using </w:t>
      </w:r>
      <w:r>
        <w:t xml:space="preserve">a protection scheme with </w:t>
      </w:r>
      <w:r w:rsidRPr="007B0C8B">
        <w:t>the raw public key</w:t>
      </w:r>
      <w:r>
        <w:t>, i.e. the Home Network Public Key,</w:t>
      </w:r>
      <w:r w:rsidRPr="007B0C8B">
        <w:t xml:space="preserve"> that was securely provisioned in control of the home network. </w:t>
      </w:r>
      <w:r w:rsidRPr="00581390">
        <w:t xml:space="preserve">The protection schemes shall be the ones specified in Annex C </w:t>
      </w:r>
      <w:r>
        <w:t xml:space="preserve">of this document </w:t>
      </w:r>
      <w:r w:rsidRPr="00581390">
        <w:t>or the ones specified by the HPLMN.</w:t>
      </w:r>
    </w:p>
    <w:p w14:paraId="0304CAF3" w14:textId="77777777" w:rsidR="00E150D5" w:rsidRDefault="00E150D5" w:rsidP="00E150D5">
      <w:r w:rsidRPr="007B0C8B">
        <w:t>The UE shall construct a scheme-input from the subscription identifier part of the SUPI</w:t>
      </w:r>
      <w:r w:rsidRPr="005665D3">
        <w:t xml:space="preserve"> as </w:t>
      </w:r>
      <w:r w:rsidRPr="00FC1D8B">
        <w:t xml:space="preserve"> </w:t>
      </w:r>
      <w:r w:rsidRPr="005665D3">
        <w:t>follows:</w:t>
      </w:r>
      <w:r w:rsidRPr="007B0C8B">
        <w:t xml:space="preserve"> </w:t>
      </w:r>
    </w:p>
    <w:p w14:paraId="69EA7C27" w14:textId="77777777" w:rsidR="00E150D5" w:rsidRPr="00D25CAE" w:rsidRDefault="00E150D5" w:rsidP="00E150D5">
      <w:pPr>
        <w:pStyle w:val="B1"/>
        <w:numPr>
          <w:ilvl w:val="0"/>
          <w:numId w:val="4"/>
        </w:numPr>
        <w:ind w:left="567" w:hanging="283"/>
        <w:rPr>
          <w:iCs/>
        </w:rPr>
      </w:pPr>
      <w:r w:rsidRPr="00C2717A">
        <w:rPr>
          <w:iCs/>
        </w:rPr>
        <w:t xml:space="preserve">For SUPIs containing IMSI, the subscription identifier part of the SUPI includes the MSIN of the IMSI as defined in TS 23.003 [19]. </w:t>
      </w:r>
    </w:p>
    <w:p w14:paraId="63A9E6FE" w14:textId="77777777" w:rsidR="00E150D5" w:rsidRDefault="00E150D5" w:rsidP="00E150D5">
      <w:pPr>
        <w:pStyle w:val="B1"/>
        <w:numPr>
          <w:ilvl w:val="0"/>
          <w:numId w:val="4"/>
        </w:numPr>
        <w:ind w:left="567" w:hanging="283"/>
        <w:rPr>
          <w:ins w:id="10" w:author="Qualcomm" w:date="2023-07-27T11:34:00Z"/>
          <w:iCs/>
        </w:rPr>
      </w:pPr>
      <w:r w:rsidRPr="00DC0102">
        <w:rPr>
          <w:iCs/>
        </w:rPr>
        <w:t>For SUPIs taking the form of a NAI, the subscription identifier part of the SUPI includes the "username"</w:t>
      </w:r>
      <w:r w:rsidRPr="002F35D2">
        <w:rPr>
          <w:iCs/>
        </w:rPr>
        <w:t xml:space="preserve"> portion of the NAI as defined in NAI RFC 7542 [</w:t>
      </w:r>
      <w:r>
        <w:rPr>
          <w:iCs/>
        </w:rPr>
        <w:t>57</w:t>
      </w:r>
      <w:r w:rsidRPr="00DC0102">
        <w:rPr>
          <w:iCs/>
        </w:rPr>
        <w:t>].</w:t>
      </w:r>
    </w:p>
    <w:p w14:paraId="4FC4370B" w14:textId="0047528B" w:rsidR="00685A9A" w:rsidRDefault="00685A9A" w:rsidP="00685A9A">
      <w:pPr>
        <w:pStyle w:val="NO"/>
        <w:rPr>
          <w:ins w:id="11" w:author="Qualcomm" w:date="2023-08-01T10:27:00Z"/>
        </w:rPr>
      </w:pPr>
      <w:ins w:id="12" w:author="Qualcomm" w:date="2023-08-01T10:27:00Z">
        <w:r>
          <w:t xml:space="preserve">NOTE 0: Use of </w:t>
        </w:r>
        <w:r w:rsidRPr="00A01CBC">
          <w:t>variable-length SUPI</w:t>
        </w:r>
        <w:r>
          <w:t>s</w:t>
        </w:r>
        <w:r w:rsidRPr="00A01CBC">
          <w:t xml:space="preserve"> in NAI format</w:t>
        </w:r>
        <w:r>
          <w:t xml:space="preserve"> (e.g., unusually short, or long length for the username portion of the NAI) can result in leakage of length </w:t>
        </w:r>
        <w:r w:rsidRPr="00A01CBC">
          <w:t xml:space="preserve">even if </w:t>
        </w:r>
        <w:r>
          <w:t xml:space="preserve">the username portion </w:t>
        </w:r>
        <w:r w:rsidRPr="00A01CBC">
          <w:t>is confidentiality protected</w:t>
        </w:r>
        <w:r>
          <w:t xml:space="preserve">. Such a leakage can </w:t>
        </w:r>
      </w:ins>
      <w:ins w:id="13" w:author="Qualcomm" w:date="2023-08-01T13:20:00Z">
        <w:r w:rsidR="005842BF">
          <w:t>affect the privacy of the subscriber</w:t>
        </w:r>
      </w:ins>
      <w:ins w:id="14" w:author="Qualcomm" w:date="2023-08-01T10:27:00Z">
        <w:r>
          <w:t>. To mitigate this risk, it is recommended that home networks configure the username</w:t>
        </w:r>
      </w:ins>
      <w:ins w:id="15" w:author="Qualcomm" w:date="2023-08-01T13:21:00Z">
        <w:r w:rsidR="005842BF">
          <w:t xml:space="preserve"> portion</w:t>
        </w:r>
      </w:ins>
      <w:ins w:id="16" w:author="Qualcomm" w:date="2023-08-01T10:27:00Z">
        <w:r>
          <w:t xml:space="preserve"> of the SUPI</w:t>
        </w:r>
      </w:ins>
      <w:ins w:id="17" w:author="Qualcomm" w:date="2023-08-01T13:21:00Z">
        <w:r w:rsidR="005842BF">
          <w:t>s</w:t>
        </w:r>
      </w:ins>
      <w:ins w:id="18" w:author="Qualcomm" w:date="2023-08-01T10:27:00Z">
        <w:r>
          <w:t xml:space="preserve"> in the USIM</w:t>
        </w:r>
      </w:ins>
      <w:ins w:id="19" w:author="Qualcomm" w:date="2023-08-01T13:21:00Z">
        <w:r w:rsidR="005842BF">
          <w:t>s</w:t>
        </w:r>
      </w:ins>
      <w:ins w:id="20" w:author="Qualcomm" w:date="2023-08-01T10:27:00Z">
        <w:r>
          <w:t xml:space="preserve"> and the UDM to meet the desired anonymity. This can be ensured by the home network operator, for example, by choosing username(s) of </w:t>
        </w:r>
      </w:ins>
      <w:ins w:id="21" w:author="Qualcomm" w:date="2023-08-01T13:23:00Z">
        <w:r w:rsidR="005842BF">
          <w:t xml:space="preserve">a </w:t>
        </w:r>
      </w:ins>
      <w:ins w:id="22" w:author="Qualcomm" w:date="2023-08-01T10:27:00Z">
        <w:r>
          <w:t>fixed length. The actual method chosen is left to the decision of the home network operator.</w:t>
        </w:r>
      </w:ins>
    </w:p>
    <w:p w14:paraId="25E3C94E" w14:textId="2009CA45" w:rsidR="00700B89" w:rsidRPr="00DC0102" w:rsidRDefault="00685A9A" w:rsidP="00962773">
      <w:pPr>
        <w:pStyle w:val="NO"/>
      </w:pPr>
      <w:ins w:id="23" w:author="Qualcomm" w:date="2023-08-01T10:27:00Z">
        <w:r>
          <w:t>NOTE 0a: The above risk is not applicable to SUPIs that are of fixed length such as SUPIs containing IMSI.</w:t>
        </w:r>
      </w:ins>
    </w:p>
    <w:p w14:paraId="080F94AA" w14:textId="77777777" w:rsidR="00E150D5" w:rsidRPr="007B0C8B" w:rsidRDefault="00E150D5" w:rsidP="00E150D5">
      <w:r w:rsidRPr="007B0C8B">
        <w:t>The UE shall execute the protection scheme with the constructed scheme-input as input and take the output as the</w:t>
      </w:r>
      <w:r>
        <w:t xml:space="preserve"> Scheme Output</w:t>
      </w:r>
      <w:r w:rsidRPr="007B0C8B">
        <w:t>.</w:t>
      </w:r>
    </w:p>
    <w:p w14:paraId="58C6F0EF" w14:textId="77777777" w:rsidR="00E150D5" w:rsidRPr="007B0C8B" w:rsidRDefault="00E150D5" w:rsidP="00E150D5">
      <w:r w:rsidRPr="007B0C8B">
        <w:t>The UE shall not conceal the</w:t>
      </w:r>
      <w:r w:rsidRPr="005A4665">
        <w:t xml:space="preserve"> </w:t>
      </w:r>
      <w:r w:rsidRPr="00CF51CE">
        <w:t>Home Network Identifier</w:t>
      </w:r>
      <w:r>
        <w:t xml:space="preserve"> </w:t>
      </w:r>
      <w:r w:rsidRPr="00CF51CE">
        <w:t xml:space="preserve">and </w:t>
      </w:r>
      <w:r>
        <w:t xml:space="preserve">the </w:t>
      </w:r>
      <w:r w:rsidRPr="00CF51CE">
        <w:t>Routing Indicator</w:t>
      </w:r>
      <w:r w:rsidRPr="007B0C8B">
        <w:t>.</w:t>
      </w:r>
    </w:p>
    <w:p w14:paraId="6315DCFC" w14:textId="77777777" w:rsidR="00E150D5" w:rsidRDefault="00E150D5" w:rsidP="00E150D5">
      <w:r>
        <w:t>For SUPIs containing IMSI, t</w:t>
      </w:r>
      <w:r w:rsidRPr="007B0C8B">
        <w:t xml:space="preserve">he UE shall construct the SUCI </w:t>
      </w:r>
      <w:r>
        <w:rPr>
          <w:rFonts w:hint="eastAsia"/>
          <w:lang w:eastAsia="zh-CN"/>
        </w:rPr>
        <w:t>with the</w:t>
      </w:r>
      <w:r w:rsidRPr="007B0C8B">
        <w:t xml:space="preserve"> </w:t>
      </w:r>
      <w:r>
        <w:t>following data fields:</w:t>
      </w:r>
      <w:r w:rsidRPr="00FC1D8B">
        <w:t xml:space="preserve"> </w:t>
      </w:r>
    </w:p>
    <w:p w14:paraId="58CB996B" w14:textId="77777777" w:rsidR="00E150D5" w:rsidRDefault="00E150D5" w:rsidP="00E150D5">
      <w:pPr>
        <w:pStyle w:val="B1"/>
      </w:pPr>
      <w:r w:rsidRPr="00EE50FE">
        <w:t xml:space="preserve">- </w:t>
      </w:r>
      <w:r w:rsidRPr="00EE50FE">
        <w:tab/>
        <w:t>The SUPI Type as defined in TS 23.003 [19] identifies the type of the SUPI concealed in the SUCI.</w:t>
      </w:r>
      <w:r w:rsidRPr="00C2717A">
        <w:t xml:space="preserve"> </w:t>
      </w:r>
    </w:p>
    <w:p w14:paraId="15C990F7" w14:textId="77777777" w:rsidR="00E150D5" w:rsidRDefault="00E150D5" w:rsidP="00E150D5">
      <w:pPr>
        <w:pStyle w:val="B1"/>
        <w:rPr>
          <w:iCs/>
        </w:rPr>
      </w:pPr>
      <w:r>
        <w:t>-</w:t>
      </w:r>
      <w:r>
        <w:tab/>
      </w:r>
      <w:r w:rsidRPr="0041508A">
        <w:t xml:space="preserve">The Home Network </w:t>
      </w:r>
      <w:r>
        <w:t>Identifier</w:t>
      </w:r>
      <w:r w:rsidRPr="0041508A">
        <w:t xml:space="preserve"> </w:t>
      </w:r>
      <w:r>
        <w:t xml:space="preserve">is set to the MCC and MNC </w:t>
      </w:r>
      <w:r w:rsidRPr="0041508A">
        <w:t xml:space="preserve">of the </w:t>
      </w:r>
      <w:r>
        <w:t>IMSI</w:t>
      </w:r>
      <w:r w:rsidRPr="0041508A">
        <w:t xml:space="preserve"> as specified in 23.003 [19]. </w:t>
      </w:r>
    </w:p>
    <w:p w14:paraId="70CB0734" w14:textId="77777777" w:rsidR="00E150D5" w:rsidRDefault="00E150D5" w:rsidP="00E150D5">
      <w:r>
        <w:t>-</w:t>
      </w:r>
      <w:r>
        <w:tab/>
      </w:r>
      <w:r w:rsidRPr="002C19E1">
        <w:t>The Routing Indicator</w:t>
      </w:r>
      <w:r w:rsidRPr="006845C7">
        <w:t xml:space="preserve"> </w:t>
      </w:r>
      <w:r>
        <w:t xml:space="preserve">as </w:t>
      </w:r>
      <w:r w:rsidRPr="006845C7">
        <w:t>specified in TS 23.</w:t>
      </w:r>
      <w:r w:rsidRPr="006845C7">
        <w:rPr>
          <w:rFonts w:hint="eastAsia"/>
          <w:lang w:eastAsia="zh-CN"/>
        </w:rPr>
        <w:t>0</w:t>
      </w:r>
      <w:r w:rsidRPr="00B76670">
        <w:t>03 [19].</w:t>
      </w:r>
    </w:p>
    <w:p w14:paraId="37E04DED" w14:textId="77777777" w:rsidR="00E150D5" w:rsidRDefault="00E150D5" w:rsidP="00E150D5">
      <w:pPr>
        <w:pStyle w:val="B1"/>
      </w:pPr>
      <w:r>
        <w:t>-</w:t>
      </w:r>
      <w:r>
        <w:tab/>
        <w:t>The Protection Scheme Identifier as specified in Annex C of this specification.</w:t>
      </w:r>
    </w:p>
    <w:p w14:paraId="331A56A3" w14:textId="77777777" w:rsidR="00E150D5" w:rsidRDefault="00E150D5" w:rsidP="00E150D5">
      <w:pPr>
        <w:pStyle w:val="B1"/>
      </w:pPr>
      <w:r>
        <w:t>-</w:t>
      </w:r>
      <w:r>
        <w:tab/>
        <w:t>The Home Network Public Key Identifier</w:t>
      </w:r>
      <w:r w:rsidRPr="00C2717A">
        <w:t xml:space="preserve"> </w:t>
      </w:r>
      <w:r w:rsidRPr="004C036F">
        <w:t xml:space="preserve">as specified in this </w:t>
      </w:r>
      <w:r>
        <w:t>document</w:t>
      </w:r>
      <w:r w:rsidRPr="004C036F">
        <w:t xml:space="preserve"> and detailed in TS 23.003</w:t>
      </w:r>
      <w:r>
        <w:t xml:space="preserve"> [19].</w:t>
      </w:r>
    </w:p>
    <w:p w14:paraId="147A8761" w14:textId="77777777" w:rsidR="00E150D5" w:rsidRDefault="00E150D5" w:rsidP="00E150D5">
      <w:pPr>
        <w:pStyle w:val="B1"/>
      </w:pPr>
      <w:r>
        <w:t>-</w:t>
      </w:r>
      <w:r>
        <w:tab/>
        <w:t>The Scheme Output</w:t>
      </w:r>
      <w:r w:rsidRPr="004C036F">
        <w:t xml:space="preserve"> as specified in this </w:t>
      </w:r>
      <w:r>
        <w:t>document</w:t>
      </w:r>
      <w:r w:rsidRPr="004C036F">
        <w:t xml:space="preserve"> and detailed in TS 23.003</w:t>
      </w:r>
      <w:r>
        <w:t xml:space="preserve"> [19].</w:t>
      </w:r>
    </w:p>
    <w:p w14:paraId="3BA857C0" w14:textId="77777777" w:rsidR="00E150D5" w:rsidRPr="009B53C5" w:rsidRDefault="00E150D5" w:rsidP="00E150D5">
      <w:r w:rsidRPr="009B53C5">
        <w:t xml:space="preserve">For SUPIs </w:t>
      </w:r>
      <w:r>
        <w:t>containing</w:t>
      </w:r>
      <w:r w:rsidRPr="009B53C5">
        <w:t xml:space="preserve"> Network Specific Identifier, the UE shall construct the SUCI in NAI format with the following data fields:</w:t>
      </w:r>
    </w:p>
    <w:p w14:paraId="443B2D7A" w14:textId="77777777" w:rsidR="00E150D5" w:rsidRPr="009B53C5" w:rsidRDefault="00E150D5" w:rsidP="00E150D5">
      <w:pPr>
        <w:pStyle w:val="B1"/>
      </w:pPr>
      <w:r w:rsidRPr="009B53C5">
        <w:t>-</w:t>
      </w:r>
      <w:r w:rsidRPr="009B53C5">
        <w:tab/>
        <w:t>realm part of the SUCI is set to the realm part of the SUPI.</w:t>
      </w:r>
    </w:p>
    <w:p w14:paraId="2D4C7B29" w14:textId="77777777" w:rsidR="00E150D5" w:rsidRDefault="00E150D5" w:rsidP="00E150D5">
      <w:pPr>
        <w:pStyle w:val="B1"/>
      </w:pPr>
      <w:r w:rsidRPr="009B53C5">
        <w:t xml:space="preserve">- </w:t>
      </w:r>
      <w:r w:rsidRPr="009B53C5">
        <w:tab/>
        <w:t>username part of the SUCI is formatted as specified in TS 23.</w:t>
      </w:r>
      <w:r w:rsidRPr="009B53C5">
        <w:rPr>
          <w:rFonts w:hint="eastAsia"/>
          <w:lang w:eastAsia="zh-CN"/>
        </w:rPr>
        <w:t>0</w:t>
      </w:r>
      <w:r w:rsidRPr="009B53C5">
        <w:t xml:space="preserve">03 [19] using the </w:t>
      </w:r>
      <w:r>
        <w:t xml:space="preserve">SUPI Type, </w:t>
      </w:r>
      <w:r w:rsidRPr="009B53C5">
        <w:t xml:space="preserve">Routing Indicator, the Protection Scheme Identifier, the Home Network Public Key </w:t>
      </w:r>
      <w:proofErr w:type="gramStart"/>
      <w:r w:rsidRPr="009B53C5">
        <w:t>Identifier</w:t>
      </w:r>
      <w:proofErr w:type="gramEnd"/>
      <w:r w:rsidRPr="009B53C5">
        <w:t xml:space="preserve"> and the Scheme Output.</w:t>
      </w:r>
    </w:p>
    <w:p w14:paraId="6A1DA590" w14:textId="77777777" w:rsidR="00E150D5" w:rsidRPr="007B0C8B" w:rsidRDefault="00E150D5" w:rsidP="00E150D5">
      <w:pPr>
        <w:pStyle w:val="NO"/>
      </w:pPr>
      <w:r>
        <w:t xml:space="preserve">NOTE 1: </w:t>
      </w:r>
      <w:r>
        <w:tab/>
        <w:t xml:space="preserve">The format of the SUPI protection scheme identifiers is defined in Annex C.  </w:t>
      </w:r>
    </w:p>
    <w:p w14:paraId="0E658512" w14:textId="77777777" w:rsidR="00E150D5" w:rsidRDefault="00E150D5" w:rsidP="00E150D5">
      <w:pPr>
        <w:pStyle w:val="NO"/>
      </w:pPr>
      <w:r w:rsidRPr="007B0C8B">
        <w:t>NOTE</w:t>
      </w:r>
      <w:r>
        <w:t xml:space="preserve"> 2</w:t>
      </w:r>
      <w:r w:rsidRPr="007B0C8B">
        <w:t>:</w:t>
      </w:r>
      <w:r w:rsidRPr="007B0C8B">
        <w:tab/>
        <w:t xml:space="preserve">The </w:t>
      </w:r>
      <w:r>
        <w:t>identifier and the format of the Scheme Output</w:t>
      </w:r>
      <w:r w:rsidRPr="004C036F">
        <w:t xml:space="preserve"> </w:t>
      </w:r>
      <w:r>
        <w:t>are defined by</w:t>
      </w:r>
      <w:r w:rsidRPr="007B0C8B">
        <w:t xml:space="preserve"> the protection schemes in Annex C. </w:t>
      </w:r>
      <w:r>
        <w:t>In case of non-null-schemes, the freshness and randomness of the SUCI will be taken care of by the corresponding SUPI protection schemes.</w:t>
      </w:r>
    </w:p>
    <w:p w14:paraId="67AEAB66" w14:textId="77777777" w:rsidR="00E150D5" w:rsidRPr="007B0C8B" w:rsidRDefault="00E150D5" w:rsidP="00E150D5">
      <w:pPr>
        <w:pStyle w:val="NO"/>
      </w:pPr>
      <w:r>
        <w:t>NOTE 2a:</w:t>
      </w:r>
      <w:r>
        <w:tab/>
      </w:r>
      <w:r w:rsidRPr="004C036F">
        <w:t xml:space="preserve">In case of null-scheme being used, the Home Network Public Key </w:t>
      </w:r>
      <w:r>
        <w:t>I</w:t>
      </w:r>
      <w:r w:rsidRPr="004C036F">
        <w:t xml:space="preserve">dentifier </w:t>
      </w:r>
      <w:r>
        <w:t>is</w:t>
      </w:r>
      <w:r w:rsidRPr="004C036F">
        <w:t xml:space="preserve"> set to a default value as described in TS 23.003 [19].</w:t>
      </w:r>
      <w:r>
        <w:t xml:space="preserve">  </w:t>
      </w:r>
    </w:p>
    <w:p w14:paraId="32F25A2C" w14:textId="77777777" w:rsidR="00E150D5" w:rsidRDefault="00E150D5" w:rsidP="00E150D5">
      <w:r>
        <w:t>The UE shall include a SUCI only in the following 5G NAS messages:</w:t>
      </w:r>
    </w:p>
    <w:p w14:paraId="167A15F7" w14:textId="77777777" w:rsidR="00E150D5" w:rsidRDefault="00E150D5" w:rsidP="00E150D5">
      <w:pPr>
        <w:pStyle w:val="B1"/>
      </w:pPr>
      <w:r>
        <w:t>-</w:t>
      </w:r>
      <w:r>
        <w:tab/>
      </w:r>
      <w:r>
        <w:rPr>
          <w:rFonts w:hint="eastAsia"/>
          <w:lang w:eastAsia="zh-CN"/>
        </w:rPr>
        <w:t>i</w:t>
      </w:r>
      <w:r>
        <w:t>f the UE is sending a Registration Request message of type "initial registration" to a PLMN for which the UE does not already have a 5G-GUTI, the UE shall include a SUCI to the Registration Request message, or</w:t>
      </w:r>
    </w:p>
    <w:p w14:paraId="64A95F3F" w14:textId="77777777" w:rsidR="00E150D5" w:rsidRDefault="00E150D5" w:rsidP="00E150D5">
      <w:pPr>
        <w:pStyle w:val="B1"/>
      </w:pPr>
      <w:r>
        <w:t>-</w:t>
      </w:r>
      <w:r>
        <w:tab/>
      </w:r>
      <w:r>
        <w:rPr>
          <w:rFonts w:hint="eastAsia"/>
          <w:lang w:eastAsia="zh-CN"/>
        </w:rPr>
        <w:t>i</w:t>
      </w:r>
      <w:r>
        <w:t xml:space="preserve">f the UE responds to an Identity Request message by which the network </w:t>
      </w:r>
      <w:r>
        <w:rPr>
          <w:color w:val="000000"/>
          <w:shd w:val="clear" w:color="auto" w:fill="FFFFFF"/>
          <w:lang w:val="x-none"/>
        </w:rPr>
        <w:t>requests the UE to provide its permanent identifier</w:t>
      </w:r>
      <w:r>
        <w:t xml:space="preserve">,  the UE  includes a  SUCI in the Identity Response message as specified in </w:t>
      </w:r>
      <w:r w:rsidRPr="00B46F2D">
        <w:rPr>
          <w:lang w:val="en-US"/>
        </w:rPr>
        <w:t>clause 6.12.4</w:t>
      </w:r>
      <w:r>
        <w:t xml:space="preserve">. </w:t>
      </w:r>
    </w:p>
    <w:p w14:paraId="50B7EEC5" w14:textId="77777777" w:rsidR="00E150D5" w:rsidRDefault="00E150D5" w:rsidP="00E150D5">
      <w:pPr>
        <w:pStyle w:val="B1"/>
      </w:pPr>
      <w:r>
        <w:lastRenderedPageBreak/>
        <w:t>-</w:t>
      </w:r>
      <w:r>
        <w:tab/>
      </w:r>
      <w:r w:rsidRPr="004625EC">
        <w:t xml:space="preserve">if the UE is sending a </w:t>
      </w:r>
      <w:r>
        <w:rPr>
          <w:lang w:val="en-US"/>
        </w:rPr>
        <w:t>De-</w:t>
      </w:r>
      <w:r w:rsidRPr="004625EC">
        <w:t>Registration Request message</w:t>
      </w:r>
      <w:r>
        <w:rPr>
          <w:lang w:val="en-US"/>
        </w:rPr>
        <w:t xml:space="preserve"> </w:t>
      </w:r>
      <w:r w:rsidRPr="004625EC">
        <w:t xml:space="preserve">to a PLMN </w:t>
      </w:r>
      <w:r>
        <w:rPr>
          <w:lang w:val="en-US"/>
        </w:rPr>
        <w:t>during an initial registration procedure</w:t>
      </w:r>
      <w:r w:rsidRPr="004625EC">
        <w:t xml:space="preserve"> for which the UE </w:t>
      </w:r>
      <w:r>
        <w:rPr>
          <w:lang w:val="en-US"/>
        </w:rPr>
        <w:t>did not receive the registration accept message with 5G-GUTI</w:t>
      </w:r>
      <w:r w:rsidRPr="004625EC">
        <w:t xml:space="preserve">, the UE shall include </w:t>
      </w:r>
      <w:r>
        <w:rPr>
          <w:lang w:val="en-US"/>
        </w:rPr>
        <w:t>the</w:t>
      </w:r>
      <w:r w:rsidRPr="004625EC">
        <w:t xml:space="preserve"> SUCI </w:t>
      </w:r>
      <w:r>
        <w:rPr>
          <w:lang w:val="en-US"/>
        </w:rPr>
        <w:t xml:space="preserve">used in the initial registration </w:t>
      </w:r>
      <w:r w:rsidRPr="004625EC">
        <w:t xml:space="preserve">to the </w:t>
      </w:r>
      <w:r>
        <w:rPr>
          <w:lang w:val="en-US"/>
        </w:rPr>
        <w:t>De-</w:t>
      </w:r>
      <w:r>
        <w:t>Registration Request message</w:t>
      </w:r>
      <w:r>
        <w:rPr>
          <w:lang w:val="en-US"/>
        </w:rPr>
        <w:t>.</w:t>
      </w:r>
    </w:p>
    <w:p w14:paraId="3B4FD136" w14:textId="77777777" w:rsidR="00E150D5" w:rsidRPr="007B0C8B" w:rsidRDefault="00E150D5" w:rsidP="00E150D5">
      <w:pPr>
        <w:pStyle w:val="NO"/>
      </w:pPr>
      <w:r w:rsidRPr="00B46F2D">
        <w:t>NOTE</w:t>
      </w:r>
      <w:r>
        <w:t xml:space="preserve"> 3</w:t>
      </w:r>
      <w:r w:rsidRPr="00B46F2D">
        <w:t xml:space="preserve">: </w:t>
      </w:r>
      <w:r w:rsidRPr="00B46F2D">
        <w:tab/>
        <w:t>In response to the Identi</w:t>
      </w:r>
      <w:r>
        <w:t>ty</w:t>
      </w:r>
      <w:r w:rsidRPr="00B46F2D">
        <w:t xml:space="preserve"> Request message, the UE never sends the SUPI.</w:t>
      </w:r>
      <w:r>
        <w:t xml:space="preserve"> </w:t>
      </w:r>
    </w:p>
    <w:p w14:paraId="0019CFB3" w14:textId="77777777" w:rsidR="00E150D5" w:rsidRDefault="00E150D5" w:rsidP="00E150D5">
      <w:r>
        <w:t>The UE shall generate a SUCI using "null-scheme" only in the following cases:</w:t>
      </w:r>
    </w:p>
    <w:p w14:paraId="7941B9A6" w14:textId="77777777" w:rsidR="00E150D5" w:rsidRDefault="00E150D5" w:rsidP="00E150D5">
      <w:pPr>
        <w:pStyle w:val="B1"/>
      </w:pPr>
      <w:r>
        <w:t>-</w:t>
      </w:r>
      <w:r>
        <w:tab/>
        <w:t xml:space="preserve">if the UE is making an unauthenticated emergency session and it does not have a 5G-GUTI to the chosen PLMN, or </w:t>
      </w:r>
    </w:p>
    <w:p w14:paraId="697C1B47" w14:textId="77777777" w:rsidR="00E150D5" w:rsidRDefault="00E150D5" w:rsidP="00E150D5">
      <w:pPr>
        <w:pStyle w:val="B1"/>
      </w:pPr>
      <w:r>
        <w:t>-</w:t>
      </w:r>
      <w:r>
        <w:tab/>
        <w:t>if the home network has configured "null-scheme" to be used, or</w:t>
      </w:r>
    </w:p>
    <w:p w14:paraId="592F51BA" w14:textId="77777777" w:rsidR="00E150D5" w:rsidRDefault="00E150D5" w:rsidP="00E150D5">
      <w:pPr>
        <w:pStyle w:val="B1"/>
      </w:pPr>
      <w:r>
        <w:t xml:space="preserve">- </w:t>
      </w:r>
      <w:r>
        <w:tab/>
        <w:t>if the home network has not provisioned the public key needed to generate a SUCI.</w:t>
      </w:r>
    </w:p>
    <w:p w14:paraId="075F2BBC" w14:textId="77777777" w:rsidR="00E150D5" w:rsidRDefault="00E150D5" w:rsidP="00E150D5">
      <w:r>
        <w:t>If the operator's decision, indicated by the USIM, is that the USIM shall calculate the SUCI, then the USIM shall not give the ME any parameter for the calculation of the SUCI including the Home Network Public Key Identifier, the Home Network Public Key, and the</w:t>
      </w:r>
      <w:r w:rsidRPr="004C036F">
        <w:t xml:space="preserve"> </w:t>
      </w:r>
      <w:r>
        <w:t xml:space="preserve">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w:t>
      </w:r>
      <w:proofErr w:type="gramStart"/>
      <w:r>
        <w:t>Key</w:t>
      </w:r>
      <w:proofErr w:type="gramEnd"/>
      <w:r>
        <w:t xml:space="preserve"> and the Protection Scheme Identifier. The operator should use proprietary identifier for protection schemes if the operator chooses that the calculation of the SUCI shall be done in USIM.</w:t>
      </w:r>
    </w:p>
    <w:p w14:paraId="691D72A2" w14:textId="77777777" w:rsidR="00E150D5" w:rsidRDefault="00E150D5" w:rsidP="00E150D5">
      <w:r>
        <w:t>If the operator's decision is that ME shall calculate the SUCI, the home network operator shall provision in the USIM an ordered priority list of the protection scheme identifiers that the operator allows. The priority list of protection scheme identifiers in the USIM shall only</w:t>
      </w:r>
      <w:r w:rsidRPr="00A7568D">
        <w:t xml:space="preserve"> contain </w:t>
      </w:r>
      <w:r w:rsidRPr="00505B61">
        <w:t>protection scheme identifiers specified in Annex C, and the list may contain</w:t>
      </w:r>
      <w:r w:rsidRPr="00A7568D">
        <w:t xml:space="preserve"> one or more protection schemes identifiers. </w:t>
      </w:r>
      <w:r>
        <w:t>T</w:t>
      </w:r>
      <w:r w:rsidRPr="00CF51CE">
        <w:t xml:space="preserve">he ME shall read the SUCI calculation information from the USIM, </w:t>
      </w:r>
      <w:r w:rsidRPr="009829CE">
        <w:t xml:space="preserve">including the SUPI, </w:t>
      </w:r>
      <w:r>
        <w:t xml:space="preserve">the SUPI Type, the </w:t>
      </w:r>
      <w:r>
        <w:rPr>
          <w:lang w:eastAsia="ja-JP"/>
        </w:rPr>
        <w:t xml:space="preserve">Routing Indicator, </w:t>
      </w:r>
      <w:r>
        <w:t xml:space="preserve">the Home Network Public Key Identifier, </w:t>
      </w:r>
      <w:r w:rsidRPr="009829CE">
        <w:t xml:space="preserve">the </w:t>
      </w:r>
      <w:r>
        <w:t>H</w:t>
      </w:r>
      <w:r w:rsidRPr="00934088">
        <w:t xml:space="preserve">ome </w:t>
      </w:r>
      <w:r>
        <w:t>N</w:t>
      </w:r>
      <w:r w:rsidRPr="00934088">
        <w:t xml:space="preserve">etwork </w:t>
      </w:r>
      <w:r>
        <w:t>P</w:t>
      </w:r>
      <w:r w:rsidRPr="00934088">
        <w:t>ublic</w:t>
      </w:r>
      <w:r>
        <w:t xml:space="preserve"> </w:t>
      </w:r>
      <w:proofErr w:type="gramStart"/>
      <w:r>
        <w:t>Key</w:t>
      </w:r>
      <w:proofErr w:type="gramEnd"/>
      <w:r w:rsidRPr="009829CE">
        <w:t xml:space="preserve"> and the lis</w:t>
      </w:r>
      <w:r>
        <w:t xml:space="preserve">t of protection scheme identifiers. The ME shall select the protection scheme from its supported schemes that has the highest priority in the list are obtained from the USIM. </w:t>
      </w:r>
    </w:p>
    <w:p w14:paraId="29C3988E" w14:textId="77777777" w:rsidR="00E150D5" w:rsidRDefault="00E150D5" w:rsidP="00E150D5">
      <w:r>
        <w:t>The ME shall calculate the SUCI using the null-scheme if the H</w:t>
      </w:r>
      <w:r w:rsidRPr="00934088">
        <w:t xml:space="preserve">ome </w:t>
      </w:r>
      <w:r>
        <w:t>N</w:t>
      </w:r>
      <w:r w:rsidRPr="00934088">
        <w:t xml:space="preserve">etwork </w:t>
      </w:r>
      <w:r>
        <w:t>P</w:t>
      </w:r>
      <w:r w:rsidRPr="00934088">
        <w:t>ublic</w:t>
      </w:r>
      <w:r>
        <w:t xml:space="preserve"> Key or the priority list</w:t>
      </w:r>
      <w:r w:rsidRPr="00FF7C17">
        <w:t xml:space="preserve"> </w:t>
      </w:r>
      <w:r>
        <w:t>are not provisioned in the USIM.</w:t>
      </w:r>
    </w:p>
    <w:p w14:paraId="4FC0420C" w14:textId="77777777" w:rsidR="00E150D5" w:rsidRDefault="00E150D5" w:rsidP="00E150D5">
      <w:pPr>
        <w:pStyle w:val="NO"/>
      </w:pPr>
      <w:r>
        <w:t>NOTE 4:</w:t>
      </w:r>
      <w:r>
        <w:tab/>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14:paraId="5E60B0A0" w14:textId="77777777" w:rsidR="00462223" w:rsidRPr="007B0C8B" w:rsidRDefault="00462223" w:rsidP="00E150D5">
      <w:pPr>
        <w:pStyle w:val="NO"/>
      </w:pPr>
    </w:p>
    <w:p w14:paraId="681594BB" w14:textId="77777777" w:rsidR="002F22EF" w:rsidRPr="00C346CA" w:rsidRDefault="002F22EF" w:rsidP="002F22EF">
      <w:pPr>
        <w:jc w:val="center"/>
        <w:rPr>
          <w:b/>
          <w:bCs/>
          <w:noProof/>
          <w:sz w:val="40"/>
          <w:szCs w:val="40"/>
        </w:rPr>
      </w:pPr>
      <w:r w:rsidRPr="00C346CA">
        <w:rPr>
          <w:b/>
          <w:bCs/>
          <w:noProof/>
          <w:sz w:val="40"/>
          <w:szCs w:val="40"/>
        </w:rPr>
        <w:t>**** END OF CHANGES ****</w:t>
      </w:r>
    </w:p>
    <w:p w14:paraId="6BC4FBD1" w14:textId="35E79169" w:rsidR="006533F3" w:rsidRPr="008118C9" w:rsidRDefault="006533F3" w:rsidP="006533F3">
      <w:pPr>
        <w:rPr>
          <w:rFonts w:eastAsiaTheme="minorEastAsia"/>
        </w:rPr>
      </w:pPr>
      <w:r w:rsidRPr="008118C9">
        <w:rPr>
          <w:rFonts w:eastAsiaTheme="minorEastAsia"/>
        </w:rPr>
        <w:t xml:space="preserve"> </w:t>
      </w:r>
    </w:p>
    <w:p w14:paraId="5A1C448B" w14:textId="77777777" w:rsidR="006533F3" w:rsidRDefault="006533F3" w:rsidP="00C346CA">
      <w:pPr>
        <w:jc w:val="center"/>
        <w:rPr>
          <w:b/>
          <w:bCs/>
          <w:noProof/>
          <w:sz w:val="40"/>
          <w:szCs w:val="40"/>
        </w:rPr>
      </w:pPr>
    </w:p>
    <w:sectPr w:rsidR="006533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13534" w14:textId="77777777" w:rsidR="0045569D" w:rsidRDefault="0045569D">
      <w:r>
        <w:separator/>
      </w:r>
    </w:p>
  </w:endnote>
  <w:endnote w:type="continuationSeparator" w:id="0">
    <w:p w14:paraId="164B9482" w14:textId="77777777" w:rsidR="0045569D" w:rsidRDefault="00455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909F1" w14:textId="77777777" w:rsidR="0045569D" w:rsidRDefault="0045569D">
      <w:r>
        <w:separator/>
      </w:r>
    </w:p>
  </w:footnote>
  <w:footnote w:type="continuationSeparator" w:id="0">
    <w:p w14:paraId="6090CFCC" w14:textId="77777777" w:rsidR="0045569D" w:rsidRDefault="00455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222"/>
    <w:rsid w:val="00020454"/>
    <w:rsid w:val="00021156"/>
    <w:rsid w:val="00022E4A"/>
    <w:rsid w:val="00036351"/>
    <w:rsid w:val="00043C5F"/>
    <w:rsid w:val="00057D6C"/>
    <w:rsid w:val="000741DA"/>
    <w:rsid w:val="00082860"/>
    <w:rsid w:val="00084E64"/>
    <w:rsid w:val="00086F63"/>
    <w:rsid w:val="000922F4"/>
    <w:rsid w:val="000A6394"/>
    <w:rsid w:val="000A6516"/>
    <w:rsid w:val="000B4286"/>
    <w:rsid w:val="000B6566"/>
    <w:rsid w:val="000B7FED"/>
    <w:rsid w:val="000C038A"/>
    <w:rsid w:val="000C0958"/>
    <w:rsid w:val="000C6598"/>
    <w:rsid w:val="000D44B3"/>
    <w:rsid w:val="000D67F7"/>
    <w:rsid w:val="000E014D"/>
    <w:rsid w:val="000E7BAB"/>
    <w:rsid w:val="0011016F"/>
    <w:rsid w:val="00111660"/>
    <w:rsid w:val="00145D43"/>
    <w:rsid w:val="00156BE0"/>
    <w:rsid w:val="00185FF1"/>
    <w:rsid w:val="0018773A"/>
    <w:rsid w:val="001906BB"/>
    <w:rsid w:val="00192C46"/>
    <w:rsid w:val="001936F3"/>
    <w:rsid w:val="001A02DF"/>
    <w:rsid w:val="001A08B3"/>
    <w:rsid w:val="001A4B5E"/>
    <w:rsid w:val="001A7B60"/>
    <w:rsid w:val="001B52F0"/>
    <w:rsid w:val="001B6AE0"/>
    <w:rsid w:val="001B7A65"/>
    <w:rsid w:val="001B7F25"/>
    <w:rsid w:val="001C56F7"/>
    <w:rsid w:val="001C6DB0"/>
    <w:rsid w:val="001D7332"/>
    <w:rsid w:val="001E1610"/>
    <w:rsid w:val="001E41F3"/>
    <w:rsid w:val="001E66D2"/>
    <w:rsid w:val="00211470"/>
    <w:rsid w:val="0022033D"/>
    <w:rsid w:val="00227AA7"/>
    <w:rsid w:val="00243FE6"/>
    <w:rsid w:val="00244F7B"/>
    <w:rsid w:val="0026004D"/>
    <w:rsid w:val="002640DD"/>
    <w:rsid w:val="00274FBF"/>
    <w:rsid w:val="00275D12"/>
    <w:rsid w:val="00284FEB"/>
    <w:rsid w:val="002860C4"/>
    <w:rsid w:val="00293291"/>
    <w:rsid w:val="00296D13"/>
    <w:rsid w:val="002B494C"/>
    <w:rsid w:val="002B5741"/>
    <w:rsid w:val="002B659B"/>
    <w:rsid w:val="002C11CB"/>
    <w:rsid w:val="002D3351"/>
    <w:rsid w:val="002E2766"/>
    <w:rsid w:val="002E472E"/>
    <w:rsid w:val="002E4E20"/>
    <w:rsid w:val="002E7D90"/>
    <w:rsid w:val="002F22EF"/>
    <w:rsid w:val="00301A16"/>
    <w:rsid w:val="00305409"/>
    <w:rsid w:val="00307E12"/>
    <w:rsid w:val="00323B85"/>
    <w:rsid w:val="003274B0"/>
    <w:rsid w:val="0034108E"/>
    <w:rsid w:val="00344335"/>
    <w:rsid w:val="003609EF"/>
    <w:rsid w:val="0036231A"/>
    <w:rsid w:val="0036391E"/>
    <w:rsid w:val="003676C1"/>
    <w:rsid w:val="00374DD4"/>
    <w:rsid w:val="0037633C"/>
    <w:rsid w:val="00376F24"/>
    <w:rsid w:val="003B5EA8"/>
    <w:rsid w:val="003C1908"/>
    <w:rsid w:val="003C2DBE"/>
    <w:rsid w:val="003C6718"/>
    <w:rsid w:val="003D296E"/>
    <w:rsid w:val="003E1A36"/>
    <w:rsid w:val="00400DCE"/>
    <w:rsid w:val="004032AE"/>
    <w:rsid w:val="00403F7F"/>
    <w:rsid w:val="00404656"/>
    <w:rsid w:val="00410371"/>
    <w:rsid w:val="0042078D"/>
    <w:rsid w:val="00423EDB"/>
    <w:rsid w:val="004242F1"/>
    <w:rsid w:val="00431385"/>
    <w:rsid w:val="0043233E"/>
    <w:rsid w:val="00432941"/>
    <w:rsid w:val="00432FF2"/>
    <w:rsid w:val="00445755"/>
    <w:rsid w:val="00446E33"/>
    <w:rsid w:val="0045569D"/>
    <w:rsid w:val="00462223"/>
    <w:rsid w:val="0046343C"/>
    <w:rsid w:val="00465E46"/>
    <w:rsid w:val="00475896"/>
    <w:rsid w:val="00476DA3"/>
    <w:rsid w:val="00482288"/>
    <w:rsid w:val="0048364F"/>
    <w:rsid w:val="00490261"/>
    <w:rsid w:val="004A4F5D"/>
    <w:rsid w:val="004A52C6"/>
    <w:rsid w:val="004B2676"/>
    <w:rsid w:val="004B4705"/>
    <w:rsid w:val="004B75B7"/>
    <w:rsid w:val="004C18FA"/>
    <w:rsid w:val="004D30EF"/>
    <w:rsid w:val="004D5235"/>
    <w:rsid w:val="004E52BE"/>
    <w:rsid w:val="004E7869"/>
    <w:rsid w:val="004F0C02"/>
    <w:rsid w:val="004F3E42"/>
    <w:rsid w:val="005009D9"/>
    <w:rsid w:val="00514E08"/>
    <w:rsid w:val="0051580D"/>
    <w:rsid w:val="005171FD"/>
    <w:rsid w:val="005260BA"/>
    <w:rsid w:val="00547111"/>
    <w:rsid w:val="00550765"/>
    <w:rsid w:val="00555198"/>
    <w:rsid w:val="0056420B"/>
    <w:rsid w:val="00566788"/>
    <w:rsid w:val="00575576"/>
    <w:rsid w:val="005842BF"/>
    <w:rsid w:val="00584ADE"/>
    <w:rsid w:val="005875C4"/>
    <w:rsid w:val="005922F5"/>
    <w:rsid w:val="00592D74"/>
    <w:rsid w:val="00594B2F"/>
    <w:rsid w:val="00597734"/>
    <w:rsid w:val="005B0441"/>
    <w:rsid w:val="005B1311"/>
    <w:rsid w:val="005B39B9"/>
    <w:rsid w:val="005C4B6F"/>
    <w:rsid w:val="005E2C44"/>
    <w:rsid w:val="005F0363"/>
    <w:rsid w:val="00604F75"/>
    <w:rsid w:val="0061109B"/>
    <w:rsid w:val="00621188"/>
    <w:rsid w:val="00622190"/>
    <w:rsid w:val="00624695"/>
    <w:rsid w:val="006257ED"/>
    <w:rsid w:val="00636584"/>
    <w:rsid w:val="006533F3"/>
    <w:rsid w:val="0065536E"/>
    <w:rsid w:val="00660057"/>
    <w:rsid w:val="00661C5D"/>
    <w:rsid w:val="00665C47"/>
    <w:rsid w:val="006733EB"/>
    <w:rsid w:val="00685A9A"/>
    <w:rsid w:val="00695808"/>
    <w:rsid w:val="00695A6C"/>
    <w:rsid w:val="006A7772"/>
    <w:rsid w:val="006B46FB"/>
    <w:rsid w:val="006C1A7A"/>
    <w:rsid w:val="006D6B3C"/>
    <w:rsid w:val="006E21FB"/>
    <w:rsid w:val="006F4413"/>
    <w:rsid w:val="00700B89"/>
    <w:rsid w:val="00720715"/>
    <w:rsid w:val="007366FD"/>
    <w:rsid w:val="0074467B"/>
    <w:rsid w:val="00752B40"/>
    <w:rsid w:val="00754376"/>
    <w:rsid w:val="0077587E"/>
    <w:rsid w:val="0077624D"/>
    <w:rsid w:val="00785599"/>
    <w:rsid w:val="00792342"/>
    <w:rsid w:val="0079571A"/>
    <w:rsid w:val="007958EA"/>
    <w:rsid w:val="007977A8"/>
    <w:rsid w:val="007B512A"/>
    <w:rsid w:val="007B5472"/>
    <w:rsid w:val="007C2097"/>
    <w:rsid w:val="007C293A"/>
    <w:rsid w:val="007D6A07"/>
    <w:rsid w:val="007E07AC"/>
    <w:rsid w:val="007E167A"/>
    <w:rsid w:val="007F5409"/>
    <w:rsid w:val="007F7259"/>
    <w:rsid w:val="00800872"/>
    <w:rsid w:val="008010ED"/>
    <w:rsid w:val="00801BA3"/>
    <w:rsid w:val="008040A8"/>
    <w:rsid w:val="008279FA"/>
    <w:rsid w:val="00855368"/>
    <w:rsid w:val="008626E7"/>
    <w:rsid w:val="00865D17"/>
    <w:rsid w:val="00870EE7"/>
    <w:rsid w:val="00877858"/>
    <w:rsid w:val="00880A55"/>
    <w:rsid w:val="008863B9"/>
    <w:rsid w:val="0088765D"/>
    <w:rsid w:val="00887DA0"/>
    <w:rsid w:val="008A45A6"/>
    <w:rsid w:val="008A56E7"/>
    <w:rsid w:val="008B000C"/>
    <w:rsid w:val="008B7764"/>
    <w:rsid w:val="008D2D13"/>
    <w:rsid w:val="008D39FE"/>
    <w:rsid w:val="008D53F9"/>
    <w:rsid w:val="008D5BB4"/>
    <w:rsid w:val="008E2B28"/>
    <w:rsid w:val="008F2C48"/>
    <w:rsid w:val="008F3789"/>
    <w:rsid w:val="008F686C"/>
    <w:rsid w:val="0090526A"/>
    <w:rsid w:val="009078AE"/>
    <w:rsid w:val="009148DE"/>
    <w:rsid w:val="00915A0C"/>
    <w:rsid w:val="00917F9F"/>
    <w:rsid w:val="009204EC"/>
    <w:rsid w:val="00921C49"/>
    <w:rsid w:val="009419DB"/>
    <w:rsid w:val="00941DF5"/>
    <w:rsid w:val="00941E30"/>
    <w:rsid w:val="0094356E"/>
    <w:rsid w:val="00944071"/>
    <w:rsid w:val="00947DA3"/>
    <w:rsid w:val="0095032B"/>
    <w:rsid w:val="00962773"/>
    <w:rsid w:val="009777D9"/>
    <w:rsid w:val="0099008D"/>
    <w:rsid w:val="00991B88"/>
    <w:rsid w:val="009A5753"/>
    <w:rsid w:val="009A579D"/>
    <w:rsid w:val="009B3946"/>
    <w:rsid w:val="009C1871"/>
    <w:rsid w:val="009D43B2"/>
    <w:rsid w:val="009E1002"/>
    <w:rsid w:val="009E3297"/>
    <w:rsid w:val="009F636A"/>
    <w:rsid w:val="009F69DB"/>
    <w:rsid w:val="009F734F"/>
    <w:rsid w:val="00A01CBC"/>
    <w:rsid w:val="00A1069F"/>
    <w:rsid w:val="00A148DB"/>
    <w:rsid w:val="00A15145"/>
    <w:rsid w:val="00A15F7F"/>
    <w:rsid w:val="00A20D92"/>
    <w:rsid w:val="00A23AEE"/>
    <w:rsid w:val="00A246B6"/>
    <w:rsid w:val="00A31295"/>
    <w:rsid w:val="00A351AB"/>
    <w:rsid w:val="00A4049B"/>
    <w:rsid w:val="00A405E2"/>
    <w:rsid w:val="00A47E70"/>
    <w:rsid w:val="00A50CF0"/>
    <w:rsid w:val="00A53F53"/>
    <w:rsid w:val="00A62C08"/>
    <w:rsid w:val="00A6365D"/>
    <w:rsid w:val="00A7671C"/>
    <w:rsid w:val="00A80B85"/>
    <w:rsid w:val="00A8199F"/>
    <w:rsid w:val="00A942FE"/>
    <w:rsid w:val="00A9473B"/>
    <w:rsid w:val="00AA2CBC"/>
    <w:rsid w:val="00AB640B"/>
    <w:rsid w:val="00AC5820"/>
    <w:rsid w:val="00AD1CD8"/>
    <w:rsid w:val="00AD219C"/>
    <w:rsid w:val="00AD6E1F"/>
    <w:rsid w:val="00AD7F59"/>
    <w:rsid w:val="00AE3032"/>
    <w:rsid w:val="00AF0196"/>
    <w:rsid w:val="00AF09BC"/>
    <w:rsid w:val="00AF113B"/>
    <w:rsid w:val="00AF1577"/>
    <w:rsid w:val="00AF5F2C"/>
    <w:rsid w:val="00AF65C5"/>
    <w:rsid w:val="00B01928"/>
    <w:rsid w:val="00B132D1"/>
    <w:rsid w:val="00B13F88"/>
    <w:rsid w:val="00B2072D"/>
    <w:rsid w:val="00B258BB"/>
    <w:rsid w:val="00B261C0"/>
    <w:rsid w:val="00B66324"/>
    <w:rsid w:val="00B67B97"/>
    <w:rsid w:val="00B7662C"/>
    <w:rsid w:val="00B771B2"/>
    <w:rsid w:val="00B838E6"/>
    <w:rsid w:val="00B92345"/>
    <w:rsid w:val="00B968C8"/>
    <w:rsid w:val="00BA3EC5"/>
    <w:rsid w:val="00BA51D9"/>
    <w:rsid w:val="00BB49A6"/>
    <w:rsid w:val="00BB5DFC"/>
    <w:rsid w:val="00BC00A3"/>
    <w:rsid w:val="00BC3882"/>
    <w:rsid w:val="00BC43EE"/>
    <w:rsid w:val="00BC5466"/>
    <w:rsid w:val="00BD279D"/>
    <w:rsid w:val="00BD6BB8"/>
    <w:rsid w:val="00BD7C93"/>
    <w:rsid w:val="00BE79D2"/>
    <w:rsid w:val="00C0390E"/>
    <w:rsid w:val="00C12B64"/>
    <w:rsid w:val="00C12D8A"/>
    <w:rsid w:val="00C346CA"/>
    <w:rsid w:val="00C37759"/>
    <w:rsid w:val="00C401DD"/>
    <w:rsid w:val="00C44852"/>
    <w:rsid w:val="00C4711F"/>
    <w:rsid w:val="00C47173"/>
    <w:rsid w:val="00C54C7F"/>
    <w:rsid w:val="00C567C2"/>
    <w:rsid w:val="00C66BA2"/>
    <w:rsid w:val="00C745AE"/>
    <w:rsid w:val="00C776B4"/>
    <w:rsid w:val="00C77821"/>
    <w:rsid w:val="00C926FA"/>
    <w:rsid w:val="00C95443"/>
    <w:rsid w:val="00C95985"/>
    <w:rsid w:val="00C96C34"/>
    <w:rsid w:val="00CA2BD3"/>
    <w:rsid w:val="00CA44C1"/>
    <w:rsid w:val="00CB1F02"/>
    <w:rsid w:val="00CB465B"/>
    <w:rsid w:val="00CC5026"/>
    <w:rsid w:val="00CC68D0"/>
    <w:rsid w:val="00CD3E85"/>
    <w:rsid w:val="00CD6BCE"/>
    <w:rsid w:val="00CF3C90"/>
    <w:rsid w:val="00CF455B"/>
    <w:rsid w:val="00CF5C18"/>
    <w:rsid w:val="00D03F9A"/>
    <w:rsid w:val="00D06D51"/>
    <w:rsid w:val="00D11AF7"/>
    <w:rsid w:val="00D24991"/>
    <w:rsid w:val="00D379DA"/>
    <w:rsid w:val="00D50255"/>
    <w:rsid w:val="00D55BE4"/>
    <w:rsid w:val="00D56A51"/>
    <w:rsid w:val="00D66520"/>
    <w:rsid w:val="00D71FEA"/>
    <w:rsid w:val="00D843C8"/>
    <w:rsid w:val="00D927B0"/>
    <w:rsid w:val="00D9340F"/>
    <w:rsid w:val="00DA2B0A"/>
    <w:rsid w:val="00DA3F5E"/>
    <w:rsid w:val="00DC5055"/>
    <w:rsid w:val="00DC7176"/>
    <w:rsid w:val="00DE34CF"/>
    <w:rsid w:val="00DE7E11"/>
    <w:rsid w:val="00DF007A"/>
    <w:rsid w:val="00DF188A"/>
    <w:rsid w:val="00DF3D0C"/>
    <w:rsid w:val="00DF739F"/>
    <w:rsid w:val="00E01089"/>
    <w:rsid w:val="00E10EF2"/>
    <w:rsid w:val="00E12B73"/>
    <w:rsid w:val="00E13F3D"/>
    <w:rsid w:val="00E150D5"/>
    <w:rsid w:val="00E172D7"/>
    <w:rsid w:val="00E32C02"/>
    <w:rsid w:val="00E33BB2"/>
    <w:rsid w:val="00E34898"/>
    <w:rsid w:val="00E42A51"/>
    <w:rsid w:val="00E46E58"/>
    <w:rsid w:val="00E56A53"/>
    <w:rsid w:val="00E60682"/>
    <w:rsid w:val="00E65884"/>
    <w:rsid w:val="00E7571F"/>
    <w:rsid w:val="00E91B02"/>
    <w:rsid w:val="00E93748"/>
    <w:rsid w:val="00EA1E9E"/>
    <w:rsid w:val="00EB09B7"/>
    <w:rsid w:val="00EB2720"/>
    <w:rsid w:val="00EB6262"/>
    <w:rsid w:val="00EC326E"/>
    <w:rsid w:val="00EE7D7C"/>
    <w:rsid w:val="00EF02DF"/>
    <w:rsid w:val="00EF111C"/>
    <w:rsid w:val="00EF671F"/>
    <w:rsid w:val="00F0094C"/>
    <w:rsid w:val="00F01B97"/>
    <w:rsid w:val="00F11AAC"/>
    <w:rsid w:val="00F12007"/>
    <w:rsid w:val="00F13878"/>
    <w:rsid w:val="00F24D63"/>
    <w:rsid w:val="00F25D98"/>
    <w:rsid w:val="00F300FB"/>
    <w:rsid w:val="00F41B92"/>
    <w:rsid w:val="00F5564C"/>
    <w:rsid w:val="00F843F7"/>
    <w:rsid w:val="00FA7A46"/>
    <w:rsid w:val="00FB6386"/>
    <w:rsid w:val="00FC5598"/>
    <w:rsid w:val="00FC6184"/>
    <w:rsid w:val="00FC63D6"/>
    <w:rsid w:val="00FD4709"/>
    <w:rsid w:val="00FF7E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4E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EB2720"/>
    <w:rPr>
      <w:rFonts w:ascii="Times New Roman" w:hAnsi="Times New Roman"/>
      <w:lang w:val="en-GB" w:eastAsia="en-US"/>
    </w:rPr>
  </w:style>
  <w:style w:type="character" w:customStyle="1" w:styleId="TFChar">
    <w:name w:val="TF Char"/>
    <w:link w:val="TF"/>
    <w:rsid w:val="006533F3"/>
    <w:rPr>
      <w:rFonts w:ascii="Arial" w:hAnsi="Arial"/>
      <w:b/>
      <w:lang w:val="en-GB" w:eastAsia="en-US"/>
    </w:rPr>
  </w:style>
  <w:style w:type="character" w:customStyle="1" w:styleId="TALZchn">
    <w:name w:val="TAL Zchn"/>
    <w:link w:val="TAL"/>
    <w:locked/>
    <w:rsid w:val="002F22EF"/>
    <w:rPr>
      <w:rFonts w:ascii="Arial" w:hAnsi="Arial"/>
      <w:sz w:val="18"/>
      <w:lang w:val="en-GB" w:eastAsia="en-US"/>
    </w:rPr>
  </w:style>
  <w:style w:type="character" w:customStyle="1" w:styleId="TAHCar">
    <w:name w:val="TAH Car"/>
    <w:link w:val="TAH"/>
    <w:locked/>
    <w:rsid w:val="002F22EF"/>
    <w:rPr>
      <w:rFonts w:ascii="Arial" w:hAnsi="Arial"/>
      <w:b/>
      <w:sz w:val="18"/>
      <w:lang w:val="en-GB" w:eastAsia="en-US"/>
    </w:rPr>
  </w:style>
  <w:style w:type="character" w:customStyle="1" w:styleId="B1Char1">
    <w:name w:val="B1 Char1"/>
    <w:link w:val="B1"/>
    <w:qFormat/>
    <w:locked/>
    <w:rsid w:val="002F22EF"/>
    <w:rPr>
      <w:rFonts w:ascii="Times New Roman" w:hAnsi="Times New Roman"/>
      <w:lang w:val="en-GB" w:eastAsia="en-US"/>
    </w:rPr>
  </w:style>
  <w:style w:type="character" w:customStyle="1" w:styleId="THChar">
    <w:name w:val="TH Char"/>
    <w:link w:val="TH"/>
    <w:locked/>
    <w:rsid w:val="002F22EF"/>
    <w:rPr>
      <w:rFonts w:ascii="Arial" w:hAnsi="Arial"/>
      <w:b/>
      <w:lang w:val="en-GB" w:eastAsia="en-US"/>
    </w:rPr>
  </w:style>
  <w:style w:type="character" w:customStyle="1" w:styleId="NOChar">
    <w:name w:val="NO Char"/>
    <w:link w:val="NO"/>
    <w:qFormat/>
    <w:rsid w:val="00DF3D0C"/>
    <w:rPr>
      <w:rFonts w:ascii="Times New Roman" w:hAnsi="Times New Roman"/>
      <w:lang w:val="en-GB" w:eastAsia="en-US"/>
    </w:rPr>
  </w:style>
  <w:style w:type="character" w:customStyle="1" w:styleId="Heading3Char">
    <w:name w:val="Heading 3 Char"/>
    <w:basedOn w:val="DefaultParagraphFont"/>
    <w:link w:val="Heading3"/>
    <w:rsid w:val="00C926F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38356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1297</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2023-08-07T11:54:00Z</dcterms:created>
  <dcterms:modified xsi:type="dcterms:W3CDTF">2023-08-07T11:54:00Z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